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 Hallam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 Hallam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 Hallam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 Hallam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 Hallam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Hallam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Sheffield Hallam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Hallam is estimated to be </w:t>
      </w:r>
      <w:r w:rsidRPr="00773DF7">
        <w:rPr>
          <w:rFonts w:ascii="Libre Franklin Light" w:eastAsia="Times New Roman" w:hAnsi="Libre Franklin Light" w:cs="Calibri Light"/>
          <w:b/>
          <w:bCs/>
          <w:color w:val="C45911" w:themeColor="accent2" w:themeShade="BF"/>
        </w:rPr>
        <w:t xml:space="preserve">£1,266,027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 Hallam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Hallam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Hallam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 Hallam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 Hall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 Hallam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 Hall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 Hallam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Hallam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 Hall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 Hallam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 Hallam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Hallam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 Hallam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 Hallam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 Hallam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£1,266,027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 Hallam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£426,464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£764,046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£1,266,027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 Hallam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 Hallam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Hallam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Hallam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Hallam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Hallam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 Hallam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 Hallam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Hallam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Hallam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 Hallam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 Hallam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24A3349-DD7A-4207-8D28-D89453C1B7C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